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A5A55" w14:textId="77777777" w:rsidR="00646B55" w:rsidRDefault="00646B55" w:rsidP="00646B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FULFORD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6F983156" w14:textId="77777777" w:rsidR="00646B55" w:rsidRDefault="00646B55" w:rsidP="00646B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Sheriff of Somerset.</w:t>
      </w:r>
    </w:p>
    <w:p w14:paraId="3CA9B4DE" w14:textId="77777777" w:rsidR="00646B55" w:rsidRDefault="00646B55" w:rsidP="00646B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58C6F9B" w14:textId="77777777" w:rsidR="00646B55" w:rsidRDefault="00646B55" w:rsidP="00646B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A267AD" w14:textId="77777777" w:rsidR="00646B55" w:rsidRDefault="00646B55" w:rsidP="00646B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Dec.1484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 a commission of array for Somerset.  </w:t>
      </w:r>
    </w:p>
    <w:p w14:paraId="7C700D91" w14:textId="77777777" w:rsidR="00646B55" w:rsidRDefault="00646B55" w:rsidP="00646B55">
      <w:pPr>
        <w:spacing w:after="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(C.P.R. 1476-85 p.489)</w:t>
      </w:r>
    </w:p>
    <w:p w14:paraId="71C57CF1" w14:textId="77777777" w:rsidR="00646B55" w:rsidRDefault="00646B55" w:rsidP="00646B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05720C3" w14:textId="77777777" w:rsidR="00646B55" w:rsidRDefault="00646B55" w:rsidP="00646B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990B260" w14:textId="77777777" w:rsidR="00646B55" w:rsidRDefault="00646B55" w:rsidP="00646B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April 2018</w:t>
      </w:r>
    </w:p>
    <w:p w14:paraId="5E6667AF" w14:textId="77777777" w:rsidR="006B2F86" w:rsidRPr="00E71FC3" w:rsidRDefault="00646B5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BBE96A" w14:textId="77777777" w:rsidR="00646B55" w:rsidRDefault="00646B55" w:rsidP="00E71FC3">
      <w:pPr>
        <w:spacing w:after="0" w:line="240" w:lineRule="auto"/>
      </w:pPr>
      <w:r>
        <w:separator/>
      </w:r>
    </w:p>
  </w:endnote>
  <w:endnote w:type="continuationSeparator" w:id="0">
    <w:p w14:paraId="21528F6D" w14:textId="77777777" w:rsidR="00646B55" w:rsidRDefault="00646B5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EE7D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A49532" w14:textId="77777777" w:rsidR="00646B55" w:rsidRDefault="00646B55" w:rsidP="00E71FC3">
      <w:pPr>
        <w:spacing w:after="0" w:line="240" w:lineRule="auto"/>
      </w:pPr>
      <w:r>
        <w:separator/>
      </w:r>
    </w:p>
  </w:footnote>
  <w:footnote w:type="continuationSeparator" w:id="0">
    <w:p w14:paraId="4003CEDD" w14:textId="77777777" w:rsidR="00646B55" w:rsidRDefault="00646B5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B55"/>
    <w:rsid w:val="001A7C09"/>
    <w:rsid w:val="00577BD5"/>
    <w:rsid w:val="00646B5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9B11EE"/>
  <w15:chartTrackingRefBased/>
  <w15:docId w15:val="{FC82CD5F-171C-44C2-B906-DC3569033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46B55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2018-04-26T21:11:00Z</dcterms:created>
  <dcterms:modified xsi:type="dcterms:W3CDTF">2018-04-26T21:12:00Z</dcterms:modified>
</cp:coreProperties>
</file>